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D5" w:rsidRDefault="003411D5" w:rsidP="00DC0D47">
      <w:pPr>
        <w:pStyle w:val="BodyText"/>
        <w:tabs>
          <w:tab w:val="left" w:pos="5620"/>
        </w:tabs>
        <w:jc w:val="center"/>
        <w:rPr>
          <w:b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5" o:spid="_x0000_s1026" type="#_x0000_t75" alt="герб Н,Б" style="position:absolute;left:0;text-align:left;margin-left:229.9pt;margin-top:7.1pt;width:50.4pt;height:64.8pt;z-index:251658240;visibility:visible" o:allowincell="f">
            <v:imagedata r:id="rId5" o:title=""/>
            <w10:wrap type="topAndBottom"/>
          </v:shape>
        </w:pict>
      </w:r>
      <w:r>
        <w:rPr>
          <w:b/>
          <w:szCs w:val="28"/>
        </w:rPr>
        <w:t>МУНИЦИПАЛЬНОЕ СОБРАНИЕ</w:t>
      </w:r>
    </w:p>
    <w:p w:rsidR="003411D5" w:rsidRDefault="003411D5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</w:t>
      </w:r>
    </w:p>
    <w:p w:rsidR="003411D5" w:rsidRDefault="003411D5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411D5" w:rsidRDefault="003411D5" w:rsidP="00DC0D4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411D5" w:rsidRDefault="003411D5" w:rsidP="00DC0D47">
      <w:pPr>
        <w:pStyle w:val="ConsTitle"/>
        <w:widowControl/>
        <w:tabs>
          <w:tab w:val="left" w:pos="306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411D5" w:rsidRPr="00DA2218" w:rsidRDefault="003411D5" w:rsidP="00DC0D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«28» апреля 2018 года № 125</w:t>
      </w:r>
    </w:p>
    <w:p w:rsidR="003411D5" w:rsidRPr="008E68E5" w:rsidRDefault="003411D5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11D5" w:rsidRPr="008E68E5" w:rsidRDefault="003411D5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68E5">
        <w:rPr>
          <w:rFonts w:ascii="Times New Roman" w:hAnsi="Times New Roman"/>
          <w:b/>
          <w:sz w:val="28"/>
          <w:szCs w:val="28"/>
        </w:rPr>
        <w:t xml:space="preserve">Об отчете главы Новобурасского </w:t>
      </w:r>
    </w:p>
    <w:p w:rsidR="003411D5" w:rsidRPr="008E68E5" w:rsidRDefault="003411D5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68E5">
        <w:rPr>
          <w:rFonts w:ascii="Times New Roman" w:hAnsi="Times New Roman"/>
          <w:b/>
          <w:sz w:val="28"/>
          <w:szCs w:val="28"/>
        </w:rPr>
        <w:t>муниципального района о результатах своей деятельности</w:t>
      </w:r>
    </w:p>
    <w:p w:rsidR="003411D5" w:rsidRPr="008E68E5" w:rsidRDefault="003411D5" w:rsidP="00DC0D47">
      <w:pPr>
        <w:spacing w:after="0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ab/>
      </w:r>
    </w:p>
    <w:p w:rsidR="003411D5" w:rsidRDefault="003411D5" w:rsidP="001A2F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 7 ст. 30</w:t>
      </w:r>
      <w:r w:rsidRPr="008E68E5">
        <w:rPr>
          <w:rFonts w:ascii="Times New Roman" w:hAnsi="Times New Roman"/>
          <w:sz w:val="28"/>
          <w:szCs w:val="28"/>
        </w:rPr>
        <w:t xml:space="preserve"> Устава Новобурасского муниципального района Саратовской области, заслушав отчет главы Новобу</w:t>
      </w:r>
      <w:r>
        <w:rPr>
          <w:rFonts w:ascii="Times New Roman" w:hAnsi="Times New Roman"/>
          <w:sz w:val="28"/>
          <w:szCs w:val="28"/>
        </w:rPr>
        <w:t xml:space="preserve">расского муниципального района </w:t>
      </w:r>
      <w:r w:rsidRPr="008E68E5">
        <w:rPr>
          <w:rFonts w:ascii="Times New Roman" w:hAnsi="Times New Roman"/>
          <w:sz w:val="28"/>
          <w:szCs w:val="28"/>
        </w:rPr>
        <w:t>Светлова М.В.</w:t>
      </w:r>
    </w:p>
    <w:p w:rsidR="003411D5" w:rsidRPr="008E68E5" w:rsidRDefault="003411D5" w:rsidP="001A2F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>Муниципальное Собрание решило:</w:t>
      </w:r>
    </w:p>
    <w:p w:rsidR="003411D5" w:rsidRDefault="003411D5" w:rsidP="001A2F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>1.Информацию о деятельности главы Новобурасског</w:t>
      </w:r>
      <w:r>
        <w:rPr>
          <w:rFonts w:ascii="Times New Roman" w:hAnsi="Times New Roman"/>
          <w:sz w:val="28"/>
          <w:szCs w:val="28"/>
        </w:rPr>
        <w:t xml:space="preserve">о муниципального района, </w:t>
      </w:r>
      <w:r w:rsidRPr="0028067D">
        <w:rPr>
          <w:rFonts w:ascii="Times New Roman" w:hAnsi="Times New Roman"/>
          <w:sz w:val="28"/>
          <w:szCs w:val="28"/>
        </w:rPr>
        <w:t>о результатах деятельности местной адми</w:t>
      </w:r>
      <w:r>
        <w:rPr>
          <w:rFonts w:ascii="Times New Roman" w:hAnsi="Times New Roman"/>
          <w:sz w:val="28"/>
          <w:szCs w:val="28"/>
        </w:rPr>
        <w:t>нистрации и подведомственных ей</w:t>
      </w:r>
      <w:r w:rsidRPr="0028067D">
        <w:rPr>
          <w:rFonts w:ascii="Times New Roman" w:hAnsi="Times New Roman"/>
          <w:sz w:val="28"/>
          <w:szCs w:val="28"/>
        </w:rPr>
        <w:t xml:space="preserve"> органов местного самоуправления,</w:t>
      </w:r>
      <w:r>
        <w:rPr>
          <w:rFonts w:ascii="Times New Roman" w:hAnsi="Times New Roman"/>
          <w:sz w:val="28"/>
          <w:szCs w:val="28"/>
        </w:rPr>
        <w:t xml:space="preserve"> в том числе о решении вопросов</w:t>
      </w:r>
      <w:r w:rsidRPr="0028067D">
        <w:rPr>
          <w:rFonts w:ascii="Times New Roman" w:hAnsi="Times New Roman"/>
          <w:sz w:val="28"/>
          <w:szCs w:val="28"/>
        </w:rPr>
        <w:t>, поставленных Собранием</w:t>
      </w:r>
      <w:r>
        <w:rPr>
          <w:rFonts w:ascii="Times New Roman" w:hAnsi="Times New Roman"/>
          <w:sz w:val="28"/>
          <w:szCs w:val="28"/>
        </w:rPr>
        <w:t xml:space="preserve"> за 2017</w:t>
      </w:r>
      <w:r w:rsidRPr="008E68E5">
        <w:rPr>
          <w:rFonts w:ascii="Times New Roman" w:hAnsi="Times New Roman"/>
          <w:sz w:val="28"/>
          <w:szCs w:val="28"/>
        </w:rPr>
        <w:t xml:space="preserve"> год принять к св</w:t>
      </w:r>
      <w:r>
        <w:rPr>
          <w:rFonts w:ascii="Times New Roman" w:hAnsi="Times New Roman"/>
          <w:sz w:val="28"/>
          <w:szCs w:val="28"/>
        </w:rPr>
        <w:t xml:space="preserve">едению и признать работу главы </w:t>
      </w:r>
      <w:r w:rsidRPr="008E68E5">
        <w:rPr>
          <w:rFonts w:ascii="Times New Roman" w:hAnsi="Times New Roman"/>
          <w:sz w:val="28"/>
          <w:szCs w:val="28"/>
        </w:rPr>
        <w:t>Новобу</w:t>
      </w:r>
      <w:r>
        <w:rPr>
          <w:rFonts w:ascii="Times New Roman" w:hAnsi="Times New Roman"/>
          <w:sz w:val="28"/>
          <w:szCs w:val="28"/>
        </w:rPr>
        <w:t>расского муниципального района удовлетворительной</w:t>
      </w:r>
      <w:r w:rsidRPr="008E68E5">
        <w:rPr>
          <w:rFonts w:ascii="Times New Roman" w:hAnsi="Times New Roman"/>
          <w:sz w:val="28"/>
          <w:szCs w:val="28"/>
        </w:rPr>
        <w:t>.</w:t>
      </w:r>
    </w:p>
    <w:p w:rsidR="003411D5" w:rsidRDefault="003411D5" w:rsidP="001A2F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11D5" w:rsidRDefault="003411D5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11D5" w:rsidRDefault="003411D5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11D5" w:rsidRDefault="003411D5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11D5" w:rsidRDefault="003411D5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11D5" w:rsidRPr="001112FB" w:rsidRDefault="003411D5" w:rsidP="00503381">
      <w:pPr>
        <w:pStyle w:val="BodyText"/>
        <w:rPr>
          <w:b/>
          <w:szCs w:val="28"/>
        </w:rPr>
      </w:pPr>
      <w:r w:rsidRPr="001112FB">
        <w:rPr>
          <w:b/>
          <w:szCs w:val="28"/>
        </w:rPr>
        <w:t xml:space="preserve">Председатель муниципального Собрания </w:t>
      </w:r>
    </w:p>
    <w:p w:rsidR="003411D5" w:rsidRPr="001112FB" w:rsidRDefault="003411D5" w:rsidP="00503381">
      <w:pPr>
        <w:pStyle w:val="BodyText"/>
        <w:rPr>
          <w:b/>
          <w:szCs w:val="28"/>
        </w:rPr>
      </w:pPr>
      <w:r w:rsidRPr="001112FB">
        <w:rPr>
          <w:b/>
          <w:szCs w:val="28"/>
        </w:rPr>
        <w:t>Новобурасского муниципального района</w:t>
      </w:r>
      <w:r w:rsidRPr="001112FB">
        <w:rPr>
          <w:b/>
          <w:szCs w:val="28"/>
        </w:rPr>
        <w:tab/>
      </w:r>
      <w:r w:rsidRPr="001112FB">
        <w:rPr>
          <w:b/>
          <w:szCs w:val="28"/>
        </w:rPr>
        <w:tab/>
      </w:r>
      <w:r w:rsidRPr="001112FB">
        <w:rPr>
          <w:b/>
          <w:szCs w:val="28"/>
        </w:rPr>
        <w:tab/>
      </w:r>
      <w:r>
        <w:rPr>
          <w:b/>
          <w:szCs w:val="28"/>
        </w:rPr>
        <w:tab/>
      </w:r>
      <w:r w:rsidRPr="001112FB">
        <w:rPr>
          <w:b/>
          <w:szCs w:val="28"/>
        </w:rPr>
        <w:t>С.И. Дзюбан</w:t>
      </w:r>
    </w:p>
    <w:p w:rsidR="003411D5" w:rsidRDefault="003411D5" w:rsidP="00503381">
      <w:pPr>
        <w:pStyle w:val="Heading9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11D5" w:rsidRDefault="003411D5" w:rsidP="00503381">
      <w:pPr>
        <w:pStyle w:val="Heading9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11D5" w:rsidRDefault="003411D5" w:rsidP="00503381">
      <w:pPr>
        <w:pStyle w:val="Heading9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2FB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3411D5" w:rsidRDefault="003411D5" w:rsidP="00503381">
      <w:pPr>
        <w:pStyle w:val="Heading9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2FB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1112FB">
        <w:rPr>
          <w:rFonts w:ascii="Times New Roman" w:hAnsi="Times New Roman" w:cs="Times New Roman"/>
          <w:b/>
          <w:sz w:val="28"/>
          <w:szCs w:val="28"/>
        </w:rPr>
        <w:tab/>
      </w:r>
      <w:r w:rsidRPr="001112FB">
        <w:rPr>
          <w:rFonts w:ascii="Times New Roman" w:hAnsi="Times New Roman" w:cs="Times New Roman"/>
          <w:b/>
          <w:sz w:val="28"/>
          <w:szCs w:val="28"/>
        </w:rPr>
        <w:tab/>
      </w:r>
      <w:r w:rsidRPr="001112FB">
        <w:rPr>
          <w:rFonts w:ascii="Times New Roman" w:hAnsi="Times New Roman" w:cs="Times New Roman"/>
          <w:b/>
          <w:sz w:val="28"/>
          <w:szCs w:val="28"/>
        </w:rPr>
        <w:tab/>
      </w:r>
      <w:r w:rsidRPr="001112FB">
        <w:rPr>
          <w:rFonts w:ascii="Times New Roman" w:hAnsi="Times New Roman" w:cs="Times New Roman"/>
          <w:b/>
          <w:sz w:val="28"/>
          <w:szCs w:val="28"/>
        </w:rPr>
        <w:tab/>
      </w:r>
      <w:r w:rsidRPr="001112FB">
        <w:rPr>
          <w:rFonts w:ascii="Times New Roman" w:hAnsi="Times New Roman" w:cs="Times New Roman"/>
          <w:b/>
          <w:sz w:val="28"/>
          <w:szCs w:val="28"/>
        </w:rPr>
        <w:tab/>
      </w:r>
      <w:r w:rsidRPr="001112F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112FB">
        <w:rPr>
          <w:rFonts w:ascii="Times New Roman" w:hAnsi="Times New Roman" w:cs="Times New Roman"/>
          <w:b/>
          <w:sz w:val="28"/>
          <w:szCs w:val="28"/>
        </w:rPr>
        <w:t>М.В. Светлов</w:t>
      </w:r>
    </w:p>
    <w:p w:rsidR="003411D5" w:rsidRDefault="003411D5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3411D5" w:rsidRDefault="003411D5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3411D5" w:rsidRDefault="003411D5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3411D5" w:rsidRDefault="003411D5" w:rsidP="00F538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11D5" w:rsidRDefault="003411D5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3411D5" w:rsidRDefault="003411D5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3411D5" w:rsidRDefault="003411D5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3411D5" w:rsidRDefault="003411D5" w:rsidP="005E59BA">
      <w:pPr>
        <w:spacing w:after="0"/>
        <w:rPr>
          <w:rFonts w:ascii="Times New Roman" w:hAnsi="Times New Roman"/>
          <w:sz w:val="28"/>
          <w:szCs w:val="28"/>
        </w:rPr>
      </w:pPr>
    </w:p>
    <w:sectPr w:rsidR="003411D5" w:rsidSect="002D489B">
      <w:pgSz w:w="11906" w:h="16838" w:code="9"/>
      <w:pgMar w:top="425" w:right="675" w:bottom="249" w:left="1015" w:header="720" w:footer="72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42E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24D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84DD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0A3A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E624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508B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7C94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DA01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DE9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5E29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52165E2"/>
    <w:multiLevelType w:val="hybridMultilevel"/>
    <w:tmpl w:val="354E4442"/>
    <w:lvl w:ilvl="0" w:tplc="CDA60BF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C4A"/>
    <w:rsid w:val="00012863"/>
    <w:rsid w:val="0002339A"/>
    <w:rsid w:val="0008268A"/>
    <w:rsid w:val="000864AA"/>
    <w:rsid w:val="000B79F5"/>
    <w:rsid w:val="000C2017"/>
    <w:rsid w:val="000F5C9A"/>
    <w:rsid w:val="001112FB"/>
    <w:rsid w:val="001204E4"/>
    <w:rsid w:val="00124EEC"/>
    <w:rsid w:val="001442A8"/>
    <w:rsid w:val="001578DB"/>
    <w:rsid w:val="0017310C"/>
    <w:rsid w:val="001A2F1C"/>
    <w:rsid w:val="001B5E31"/>
    <w:rsid w:val="001C4C7E"/>
    <w:rsid w:val="001C65F5"/>
    <w:rsid w:val="001C6BC7"/>
    <w:rsid w:val="001D354C"/>
    <w:rsid w:val="001E2A7D"/>
    <w:rsid w:val="001E77C0"/>
    <w:rsid w:val="002326A5"/>
    <w:rsid w:val="002430A4"/>
    <w:rsid w:val="0028067D"/>
    <w:rsid w:val="0028255D"/>
    <w:rsid w:val="00285541"/>
    <w:rsid w:val="0029208D"/>
    <w:rsid w:val="002C2A78"/>
    <w:rsid w:val="002D36A3"/>
    <w:rsid w:val="002D489B"/>
    <w:rsid w:val="003254B2"/>
    <w:rsid w:val="00326E78"/>
    <w:rsid w:val="003411D5"/>
    <w:rsid w:val="00396399"/>
    <w:rsid w:val="003A6174"/>
    <w:rsid w:val="00427473"/>
    <w:rsid w:val="00440F5A"/>
    <w:rsid w:val="00455D62"/>
    <w:rsid w:val="00491DE6"/>
    <w:rsid w:val="004A0B6F"/>
    <w:rsid w:val="004D2264"/>
    <w:rsid w:val="004D53BF"/>
    <w:rsid w:val="00502863"/>
    <w:rsid w:val="00503381"/>
    <w:rsid w:val="0051241E"/>
    <w:rsid w:val="0052089C"/>
    <w:rsid w:val="005E59BA"/>
    <w:rsid w:val="006016CC"/>
    <w:rsid w:val="00610F5F"/>
    <w:rsid w:val="006138DE"/>
    <w:rsid w:val="0061761F"/>
    <w:rsid w:val="006212FC"/>
    <w:rsid w:val="006A6994"/>
    <w:rsid w:val="006A735D"/>
    <w:rsid w:val="006C056C"/>
    <w:rsid w:val="006D6B6A"/>
    <w:rsid w:val="00700ED3"/>
    <w:rsid w:val="007100E6"/>
    <w:rsid w:val="00714770"/>
    <w:rsid w:val="00744D18"/>
    <w:rsid w:val="007455F9"/>
    <w:rsid w:val="0076337A"/>
    <w:rsid w:val="00763E9F"/>
    <w:rsid w:val="007659E2"/>
    <w:rsid w:val="00766C4A"/>
    <w:rsid w:val="00766EA7"/>
    <w:rsid w:val="007776C9"/>
    <w:rsid w:val="00792A1D"/>
    <w:rsid w:val="00792D65"/>
    <w:rsid w:val="007C44FA"/>
    <w:rsid w:val="007D789F"/>
    <w:rsid w:val="007E0536"/>
    <w:rsid w:val="007E5DF9"/>
    <w:rsid w:val="007F03EA"/>
    <w:rsid w:val="007F3C87"/>
    <w:rsid w:val="007F7700"/>
    <w:rsid w:val="00817071"/>
    <w:rsid w:val="00821BA9"/>
    <w:rsid w:val="00832B68"/>
    <w:rsid w:val="00842AF6"/>
    <w:rsid w:val="008C204B"/>
    <w:rsid w:val="008E68E5"/>
    <w:rsid w:val="00915543"/>
    <w:rsid w:val="00936FCD"/>
    <w:rsid w:val="00995E4B"/>
    <w:rsid w:val="009B3CEC"/>
    <w:rsid w:val="009E6E7F"/>
    <w:rsid w:val="009F2B75"/>
    <w:rsid w:val="00A26C78"/>
    <w:rsid w:val="00A80D0C"/>
    <w:rsid w:val="00A86A6C"/>
    <w:rsid w:val="00A9069A"/>
    <w:rsid w:val="00AB1F0B"/>
    <w:rsid w:val="00AB468D"/>
    <w:rsid w:val="00AB75F9"/>
    <w:rsid w:val="00AC1ED1"/>
    <w:rsid w:val="00AD0A84"/>
    <w:rsid w:val="00AE5F4A"/>
    <w:rsid w:val="00B40F2D"/>
    <w:rsid w:val="00B61470"/>
    <w:rsid w:val="00B8467D"/>
    <w:rsid w:val="00B92C4F"/>
    <w:rsid w:val="00BA7C72"/>
    <w:rsid w:val="00BC4A13"/>
    <w:rsid w:val="00C3504D"/>
    <w:rsid w:val="00C4186C"/>
    <w:rsid w:val="00C56BAC"/>
    <w:rsid w:val="00C74F2D"/>
    <w:rsid w:val="00CF146E"/>
    <w:rsid w:val="00CF65C0"/>
    <w:rsid w:val="00CF77CD"/>
    <w:rsid w:val="00D657AC"/>
    <w:rsid w:val="00D8110A"/>
    <w:rsid w:val="00DA2218"/>
    <w:rsid w:val="00DA6B92"/>
    <w:rsid w:val="00DC0D47"/>
    <w:rsid w:val="00DC7379"/>
    <w:rsid w:val="00DE7223"/>
    <w:rsid w:val="00DF3A4F"/>
    <w:rsid w:val="00E65279"/>
    <w:rsid w:val="00EC0C39"/>
    <w:rsid w:val="00F16219"/>
    <w:rsid w:val="00F26324"/>
    <w:rsid w:val="00F45C8F"/>
    <w:rsid w:val="00F538F4"/>
    <w:rsid w:val="00F55851"/>
    <w:rsid w:val="00F741AA"/>
    <w:rsid w:val="00FD72D3"/>
    <w:rsid w:val="00FF3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C39"/>
    <w:pPr>
      <w:spacing w:after="200" w:line="276" w:lineRule="auto"/>
    </w:p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503381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D2264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semiHidden/>
    <w:rsid w:val="00766C4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66C4A"/>
    <w:rPr>
      <w:rFonts w:ascii="Times New Roman" w:hAnsi="Times New Roman" w:cs="Times New Roman"/>
      <w:sz w:val="20"/>
      <w:szCs w:val="20"/>
    </w:rPr>
  </w:style>
  <w:style w:type="paragraph" w:customStyle="1" w:styleId="ConsTitle">
    <w:name w:val="ConsTitle"/>
    <w:uiPriority w:val="99"/>
    <w:rsid w:val="00766C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1E77C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1442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C44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1</Pages>
  <Words>137</Words>
  <Characters>782</Characters>
  <Application>Microsoft Office Outlook</Application>
  <DocSecurity>0</DocSecurity>
  <Lines>0</Lines>
  <Paragraphs>0</Paragraphs>
  <ScaleCrop>false</ScaleCrop>
  <Company>Администрация Новобурасского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User_MS</cp:lastModifiedBy>
  <cp:revision>37</cp:revision>
  <cp:lastPrinted>2014-12-17T10:24:00Z</cp:lastPrinted>
  <dcterms:created xsi:type="dcterms:W3CDTF">2010-12-13T10:07:00Z</dcterms:created>
  <dcterms:modified xsi:type="dcterms:W3CDTF">2018-05-22T04:41:00Z</dcterms:modified>
</cp:coreProperties>
</file>